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750E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995FE1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995FE1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7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995FE1" w:rsidRDefault="00995FE1" w:rsidP="00995FE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95FE1" w:rsidRPr="00F512E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รศ.ฐาปนีย์  ธรรมเมธา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33534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995F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995FE1" w:rsidRPr="00F512E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02-039-5674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6C7B37" w:rsidRPr="003B7C5A" w:rsidRDefault="002F054A" w:rsidP="00335345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995FE1" w:rsidRPr="00F512E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นางสาวพัชรา เปลี่ยนสกุล</w:t>
            </w:r>
            <w:r w:rsidR="00995FE1"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335345" w:rsidRDefault="00335345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995FE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995FE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995FE1" w:rsidRPr="00F512E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02-039-5675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995FE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95FE1" w:rsidRPr="009842C4" w:rsidRDefault="006C7B37" w:rsidP="00995FE1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193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995FE1"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แผนการศึกษาแห่งชาติ พ.ศ. 2560 </w:t>
            </w:r>
            <w:r w:rsidR="00995FE1"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–</w:t>
            </w:r>
            <w:r w:rsidR="00995FE1"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รวมถึงมีมาตรฐานที่สามารถเชื่อมโยงระหว่างกันได้ </w:t>
            </w:r>
          </w:p>
          <w:p w:rsidR="00995FE1" w:rsidRPr="009842C4" w:rsidRDefault="00995FE1" w:rsidP="00995FE1">
            <w:pPr>
              <w:pStyle w:val="ListParagraph"/>
              <w:tabs>
                <w:tab w:val="left" w:pos="1260"/>
                <w:tab w:val="left" w:pos="2127"/>
                <w:tab w:val="left" w:pos="3261"/>
              </w:tabs>
              <w:ind w:left="0" w:right="74" w:firstLine="1335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995FE1" w:rsidRDefault="00995FE1" w:rsidP="00995FE1">
            <w:pPr>
              <w:pStyle w:val="ListParagraph"/>
              <w:tabs>
                <w:tab w:val="left" w:pos="1260"/>
                <w:tab w:val="left" w:pos="1560"/>
                <w:tab w:val="left" w:pos="1701"/>
                <w:tab w:val="left" w:pos="3261"/>
              </w:tabs>
              <w:ind w:left="0" w:right="74" w:firstLine="141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ระบบฐานข้อมูล/สารสนเทศ</w:t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ของ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E379B3" w:rsidRPr="00995FE1" w:rsidRDefault="00995FE1" w:rsidP="00995FE1">
            <w:pPr>
              <w:pStyle w:val="ListParagraph"/>
              <w:tabs>
                <w:tab w:val="left" w:pos="1260"/>
                <w:tab w:val="left" w:pos="1560"/>
                <w:tab w:val="left" w:pos="1701"/>
                <w:tab w:val="left" w:pos="3261"/>
              </w:tabs>
              <w:ind w:left="0" w:right="74" w:firstLine="141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</w:t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ของส่วนราชการ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ได้อย่างเหมาะสม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58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0"/>
              <w:gridCol w:w="7171"/>
            </w:tblGrid>
            <w:tr w:rsidR="00A155E3" w:rsidRPr="003B7C5A" w:rsidTr="00A8476D">
              <w:trPr>
                <w:trHeight w:val="454"/>
                <w:jc w:val="center"/>
              </w:trPr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1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8476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95FE1" w:rsidRPr="003B7C5A" w:rsidTr="00A8476D">
              <w:trPr>
                <w:trHeight w:val="283"/>
                <w:jc w:val="center"/>
              </w:trPr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95FE1" w:rsidRPr="00F108FD" w:rsidRDefault="00995FE1" w:rsidP="00995FE1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1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FE1" w:rsidRPr="009842C4" w:rsidRDefault="00995FE1" w:rsidP="00A8476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มีรายงานทบทวนและระบุข้อมูลที่จำเป็น พร้อมสรุปผลการวิเคราะห์ความต้องการสารสนเทศของสำนัก/หน่วยงาน ที่จำเป็นสำหรับการปฏิบัติงานและผู้บริหาร</w:t>
                  </w:r>
                </w:p>
              </w:tc>
            </w:tr>
            <w:tr w:rsidR="00995FE1" w:rsidRPr="003B7C5A" w:rsidTr="00A8476D">
              <w:trPr>
                <w:trHeight w:val="283"/>
                <w:jc w:val="center"/>
              </w:trPr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95FE1" w:rsidRPr="00F108FD" w:rsidRDefault="00995FE1" w:rsidP="00995FE1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1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FE1" w:rsidRPr="009842C4" w:rsidRDefault="00995FE1" w:rsidP="00A8476D">
                  <w:p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ห้ความร่วมมือและเข้าร่วมประชุมบูรณาการข้อมูลกลางอุดมศึกษาร่วมกับศูนย์สารสนเทศอุดมศึกษาในการพิจารณาข้อมูลและสารสนเทศที่จำเป็นเพื่อประกอบการตัดสินใจของสำหรับผู้บริหาร</w:t>
                  </w:r>
                </w:p>
              </w:tc>
            </w:tr>
            <w:tr w:rsidR="00995FE1" w:rsidRPr="003B7C5A" w:rsidTr="00A8476D">
              <w:trPr>
                <w:trHeight w:val="283"/>
                <w:jc w:val="center"/>
              </w:trPr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95FE1" w:rsidRPr="00F108FD" w:rsidRDefault="00995FE1" w:rsidP="00995FE1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1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FE1" w:rsidRPr="009842C4" w:rsidRDefault="00995FE1" w:rsidP="00A8476D">
                  <w:p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</w:t>
                  </w:r>
                  <w:r w:rsidRPr="004F322D">
                    <w:rPr>
                      <w:rFonts w:ascii="TH SarabunPSK" w:hAnsi="TH SarabunPSK" w:cs="TH SarabunPSK"/>
                      <w:b/>
                      <w:bCs/>
                      <w:color w:val="FF0000"/>
                      <w:sz w:val="30"/>
                      <w:szCs w:val="30"/>
                      <w:cs/>
                    </w:rPr>
                    <w:t>มาตรฐานรายงานสถิติ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ของหน่วยงาน  จำนวน ......... รายงาน</w:t>
                  </w:r>
                </w:p>
              </w:tc>
            </w:tr>
            <w:tr w:rsidR="00995FE1" w:rsidRPr="003B7C5A" w:rsidTr="00A8476D">
              <w:trPr>
                <w:trHeight w:val="283"/>
                <w:jc w:val="center"/>
              </w:trPr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95FE1" w:rsidRPr="00F108FD" w:rsidRDefault="00995FE1" w:rsidP="00995FE1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1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FE1" w:rsidRPr="009842C4" w:rsidRDefault="00995FE1" w:rsidP="004F322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</w:t>
                  </w:r>
                  <w:r w:rsidRPr="004F322D">
                    <w:rPr>
                      <w:rFonts w:ascii="TH SarabunPSK" w:hAnsi="TH SarabunPSK" w:cs="TH SarabunPSK"/>
                      <w:b/>
                      <w:bCs/>
                      <w:color w:val="FF0000"/>
                      <w:sz w:val="30"/>
                      <w:szCs w:val="30"/>
                      <w:cs/>
                    </w:rPr>
                    <w:t>รายงานสถิติที่นำเสนอผู้บริหาร</w:t>
                  </w:r>
                  <w:r w:rsidRPr="00004F15"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  <w:cs/>
                    </w:rPr>
                    <w:t xml:space="preserve"> 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จำนวน .......... รายงาน</w:t>
                  </w:r>
                </w:p>
              </w:tc>
            </w:tr>
            <w:tr w:rsidR="00995FE1" w:rsidRPr="003B7C5A" w:rsidTr="00A8476D">
              <w:trPr>
                <w:trHeight w:val="283"/>
                <w:jc w:val="center"/>
              </w:trPr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95FE1" w:rsidRPr="00F108FD" w:rsidRDefault="00995FE1" w:rsidP="00995FE1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1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95FE1" w:rsidRPr="00004F15" w:rsidRDefault="00995FE1" w:rsidP="00A8476D">
                  <w:pPr>
                    <w:tabs>
                      <w:tab w:val="left" w:pos="1418"/>
                      <w:tab w:val="left" w:pos="2127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20"/>
                      <w:szCs w:val="20"/>
                    </w:rPr>
                    <w:sym w:font="Wingdings" w:char="F06C"/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มีสารสนเทศของหน่วยงานบนระบบสารสนเทศเพื่อการตัดสินใจของผู้บริหาร สกอ. อย่างน้อย 1 รายงาน </w:t>
                  </w:r>
                </w:p>
                <w:p w:rsidR="00995FE1" w:rsidRPr="009842C4" w:rsidRDefault="00995FE1" w:rsidP="00A8476D">
                  <w:pPr>
                    <w:tabs>
                      <w:tab w:val="left" w:pos="1418"/>
                      <w:tab w:val="left" w:pos="2127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20"/>
                      <w:szCs w:val="20"/>
                    </w:rPr>
                    <w:sym w:font="Wingdings" w:char="F06C"/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บุคลากรเข้ารับการฝึกอบรมการใช้งานระบบฯ ตามที่ สกอ.กำหนด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B3464" w:rsidRPr="003B7C5A" w:rsidTr="007679C6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CB3464" w:rsidRPr="009842C4" w:rsidRDefault="00CB3464" w:rsidP="00CB3464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842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276" w:type="dxa"/>
                </w:tcPr>
                <w:p w:rsidR="00CB3464" w:rsidRPr="00A8476D" w:rsidRDefault="00CB3464" w:rsidP="00CB3464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A8476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15</w:t>
                  </w:r>
                </w:p>
              </w:tc>
              <w:tc>
                <w:tcPr>
                  <w:tcW w:w="1559" w:type="dxa"/>
                </w:tcPr>
                <w:p w:rsidR="00CB3464" w:rsidRPr="00820158" w:rsidRDefault="004F322D" w:rsidP="00CB3464">
                  <w:pPr>
                    <w:spacing w:line="34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486" w:type="dxa"/>
                </w:tcPr>
                <w:p w:rsidR="00CB3464" w:rsidRPr="00820158" w:rsidRDefault="004F322D" w:rsidP="00CB3464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433" w:type="dxa"/>
                </w:tcPr>
                <w:p w:rsidR="00CB3464" w:rsidRPr="00820158" w:rsidRDefault="004F322D" w:rsidP="00CB3464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0.1500</w:t>
                  </w:r>
                </w:p>
              </w:tc>
            </w:tr>
          </w:tbl>
          <w:p w:rsidR="0094009B" w:rsidRPr="003B7C5A" w:rsidRDefault="0094009B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6207BB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6207BB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6207BB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6207BB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9400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1169" w:rsidRDefault="00801169">
      <w:r>
        <w:separator/>
      </w:r>
    </w:p>
  </w:endnote>
  <w:endnote w:type="continuationSeparator" w:id="0">
    <w:p w:rsidR="00801169" w:rsidRDefault="00801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04D" w:rsidRDefault="00BD40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04D" w:rsidRDefault="00BD40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1169" w:rsidRDefault="00801169">
      <w:r>
        <w:separator/>
      </w:r>
    </w:p>
  </w:footnote>
  <w:footnote w:type="continuationSeparator" w:id="0">
    <w:p w:rsidR="00801169" w:rsidRDefault="008011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04D" w:rsidRDefault="00BD4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BD404D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33534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BD404D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bookmarkStart w:id="1" w:name="_GoBack"/>
                      <w:bookmarkEnd w:id="1"/>
                      <w:r w:rsidR="0033534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404D" w:rsidRDefault="00BD4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99.5pt;height:199.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27104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D7774"/>
    <w:rsid w:val="002F054A"/>
    <w:rsid w:val="002F0A94"/>
    <w:rsid w:val="003353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2370"/>
    <w:rsid w:val="004C3B2B"/>
    <w:rsid w:val="004C5E52"/>
    <w:rsid w:val="004F322D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207BB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1169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50EF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4009B"/>
    <w:rsid w:val="00950334"/>
    <w:rsid w:val="00962371"/>
    <w:rsid w:val="00962B83"/>
    <w:rsid w:val="0097568D"/>
    <w:rsid w:val="00991518"/>
    <w:rsid w:val="00994FC2"/>
    <w:rsid w:val="0099556A"/>
    <w:rsid w:val="00995FE1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476D"/>
    <w:rsid w:val="00A86C64"/>
    <w:rsid w:val="00AB4406"/>
    <w:rsid w:val="00AB6FBE"/>
    <w:rsid w:val="00AB77ED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BD404D"/>
    <w:rsid w:val="00BF6AD2"/>
    <w:rsid w:val="00C05ABF"/>
    <w:rsid w:val="00C06017"/>
    <w:rsid w:val="00C6134E"/>
    <w:rsid w:val="00C67D71"/>
    <w:rsid w:val="00CB3464"/>
    <w:rsid w:val="00CD700B"/>
    <w:rsid w:val="00CE50B1"/>
    <w:rsid w:val="00CF0196"/>
    <w:rsid w:val="00CF3A4A"/>
    <w:rsid w:val="00CF45AF"/>
    <w:rsid w:val="00D134A9"/>
    <w:rsid w:val="00D14C29"/>
    <w:rsid w:val="00D26B5D"/>
    <w:rsid w:val="00D43F4A"/>
    <w:rsid w:val="00D45272"/>
    <w:rsid w:val="00D45D22"/>
    <w:rsid w:val="00D515A6"/>
    <w:rsid w:val="00D553D4"/>
    <w:rsid w:val="00D6022A"/>
    <w:rsid w:val="00D63723"/>
    <w:rsid w:val="00D816DE"/>
    <w:rsid w:val="00D849B7"/>
    <w:rsid w:val="00D97ED4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E6DB9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651FB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4AF50B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3D165-DA57-43A2-9DDD-A4502FFBB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5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5</cp:revision>
  <cp:lastPrinted>2018-04-05T01:06:00Z</cp:lastPrinted>
  <dcterms:created xsi:type="dcterms:W3CDTF">2019-05-16T08:32:00Z</dcterms:created>
  <dcterms:modified xsi:type="dcterms:W3CDTF">2019-09-03T03:20:00Z</dcterms:modified>
</cp:coreProperties>
</file>